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101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701"/>
        <w:gridCol w:w="4524"/>
        <w:gridCol w:w="3927"/>
      </w:tblGrid>
      <w:tr w:rsidR="002F054A" w:rsidRPr="003B7C5A" w:rsidTr="00111064">
        <w:trPr>
          <w:trHeight w:val="617"/>
          <w:tblHeader/>
        </w:trPr>
        <w:tc>
          <w:tcPr>
            <w:tcW w:w="1015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9272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111064">
        <w:trPr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111064">
            <w:pPr>
              <w:ind w:right="-248"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11106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4.2.2</w:t>
            </w:r>
          </w:p>
        </w:tc>
        <w:tc>
          <w:tcPr>
            <w:tcW w:w="8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111064" w:rsidP="00111064">
            <w:pPr>
              <w:pStyle w:val="FootnoteText"/>
              <w:ind w:left="-1104" w:firstLine="992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</w:tr>
      <w:tr w:rsidR="002F054A" w:rsidRPr="003B7C5A" w:rsidTr="00111064">
        <w:tc>
          <w:tcPr>
            <w:tcW w:w="6225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11064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นางสาวจินตนา  แดงงาม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1106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111064" w:rsidRPr="001D2E8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0-2610-5390</w:t>
            </w:r>
          </w:p>
        </w:tc>
      </w:tr>
      <w:tr w:rsidR="002F054A" w:rsidRPr="003B7C5A" w:rsidTr="00111064">
        <w:tc>
          <w:tcPr>
            <w:tcW w:w="6225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11064" w:rsidRPr="00A45408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นางสาวกฤติยา  อินชูพงษ์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927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11106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111064" w:rsidRPr="001D2E8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111064" w:rsidRPr="001D2E8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11064" w:rsidRPr="001D2E87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="00111064" w:rsidRPr="001D2E8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11064" w:rsidRPr="001D2E8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5342</w:t>
            </w:r>
            <w:r w:rsidR="0011106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111064">
        <w:trPr>
          <w:trHeight w:val="1812"/>
        </w:trPr>
        <w:tc>
          <w:tcPr>
            <w:tcW w:w="10152" w:type="dxa"/>
            <w:gridSpan w:val="3"/>
          </w:tcPr>
          <w:p w:rsidR="007131DC" w:rsidRPr="00111064" w:rsidRDefault="002F054A" w:rsidP="0011106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1110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E379B3" w:rsidRPr="00111064" w:rsidRDefault="00111064" w:rsidP="00111064">
            <w:pPr>
              <w:widowControl w:val="0"/>
              <w:adjustRightInd w:val="0"/>
              <w:spacing w:before="120" w:line="360" w:lineRule="atLeast"/>
              <w:ind w:firstLine="1418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ัดสรรเพิ่มเติมระหว่างปีงบประมาณ</w:t>
            </w:r>
          </w:p>
        </w:tc>
      </w:tr>
      <w:tr w:rsidR="002F054A" w:rsidRPr="003B7C5A" w:rsidTr="00111064">
        <w:trPr>
          <w:trHeight w:val="3254"/>
        </w:trPr>
        <w:tc>
          <w:tcPr>
            <w:tcW w:w="10152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11064" w:rsidRPr="003B7C5A" w:rsidTr="00D60F0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1064" w:rsidRPr="00F108FD" w:rsidRDefault="00111064" w:rsidP="001110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064" w:rsidRPr="00397624" w:rsidRDefault="00111064" w:rsidP="001110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111064" w:rsidRPr="003B7C5A" w:rsidTr="00D60F0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1064" w:rsidRPr="00F108FD" w:rsidRDefault="00111064" w:rsidP="001110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064" w:rsidRPr="00397624" w:rsidRDefault="00111064" w:rsidP="001110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111064" w:rsidRPr="003B7C5A" w:rsidTr="00D60F0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1064" w:rsidRPr="00F108FD" w:rsidRDefault="00111064" w:rsidP="001110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064" w:rsidRPr="00397624" w:rsidRDefault="00111064" w:rsidP="001110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111064" w:rsidRPr="003B7C5A" w:rsidTr="00D60F0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1064" w:rsidRPr="00F108FD" w:rsidRDefault="00111064" w:rsidP="001110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064" w:rsidRPr="00397624" w:rsidRDefault="00111064" w:rsidP="001110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111064" w:rsidRPr="003B7C5A" w:rsidTr="00D60F0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1064" w:rsidRPr="00F108FD" w:rsidRDefault="00111064" w:rsidP="001110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064" w:rsidRPr="00397624" w:rsidRDefault="00111064" w:rsidP="001110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111064">
        <w:trPr>
          <w:trHeight w:val="2242"/>
        </w:trPr>
        <w:tc>
          <w:tcPr>
            <w:tcW w:w="1015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91"/>
              <w:gridCol w:w="1134"/>
              <w:gridCol w:w="1418"/>
              <w:gridCol w:w="1276"/>
              <w:gridCol w:w="1334"/>
            </w:tblGrid>
            <w:tr w:rsidR="002F054A" w:rsidRPr="003B7C5A" w:rsidTr="00064FF0">
              <w:trPr>
                <w:trHeight w:val="902"/>
                <w:jc w:val="center"/>
              </w:trPr>
              <w:tc>
                <w:tcPr>
                  <w:tcW w:w="409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111064" w:rsidRPr="003B7C5A" w:rsidTr="00064FF0">
              <w:trPr>
                <w:trHeight w:val="856"/>
                <w:jc w:val="center"/>
              </w:trPr>
              <w:tc>
                <w:tcPr>
                  <w:tcW w:w="4091" w:type="dxa"/>
                </w:tcPr>
                <w:p w:rsidR="00111064" w:rsidRPr="00397624" w:rsidRDefault="00111064" w:rsidP="0011106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2</w:t>
                  </w:r>
                </w:p>
              </w:tc>
              <w:tc>
                <w:tcPr>
                  <w:tcW w:w="1134" w:type="dxa"/>
                </w:tcPr>
                <w:p w:rsidR="00111064" w:rsidRPr="00064FF0" w:rsidRDefault="00111064" w:rsidP="00111064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64FF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111064" w:rsidRPr="00064FF0" w:rsidRDefault="00111064" w:rsidP="00111064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064FF0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064" w:rsidRDefault="00BE79C8" w:rsidP="0011106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BE79C8" w:rsidRDefault="00BE2055" w:rsidP="0011106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88.85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064" w:rsidRDefault="00BE2055" w:rsidP="0011106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2.77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064" w:rsidRDefault="00C1351D" w:rsidP="00BE205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</w:t>
                  </w:r>
                  <w:r w:rsidR="00BE205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1385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111064">
        <w:trPr>
          <w:trHeight w:val="842"/>
        </w:trPr>
        <w:tc>
          <w:tcPr>
            <w:tcW w:w="10152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B3693" w:rsidRPr="003E6B8F" w:rsidRDefault="002B3693" w:rsidP="002B369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</w:t>
            </w:r>
            <w:r w:rsidRPr="003E6B8F">
              <w:rPr>
                <w:rFonts w:ascii="TH SarabunPSK" w:hAnsi="TH SarabunPSK" w:cs="TH SarabunPSK"/>
                <w:sz w:val="30"/>
                <w:szCs w:val="30"/>
                <w:cs/>
              </w:rPr>
              <w:t>1. ค่าจ้างลูกจ้างชั่วคราว 1 อัตรา</w:t>
            </w:r>
          </w:p>
          <w:p w:rsidR="002B3693" w:rsidRDefault="002B3693" w:rsidP="002B369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E6B8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E6B8F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ค่าใช้จ่ายในการจัดอบรม</w:t>
            </w:r>
          </w:p>
          <w:p w:rsidR="002B3693" w:rsidRDefault="002B3693" w:rsidP="002B369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        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ค่าใช้จ่ายในการไปฝึกอบรม</w:t>
            </w:r>
          </w:p>
          <w:p w:rsidR="002B3693" w:rsidRPr="003E6B8F" w:rsidRDefault="002B3693" w:rsidP="002B3693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4. วัสดุสำนักงาน</w:t>
            </w:r>
          </w:p>
          <w:p w:rsidR="000A5220" w:rsidRPr="00E3441A" w:rsidRDefault="002E5387" w:rsidP="002E5387">
            <w:pP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กลุ่มตรวจสอบภายใน ได้ดำเนินการเบิกจ่ายเงินงบประมาณ โดยกำหนดแผนการใช้จ่ายไตรมาสที่ 2 (1 มกราคม 2561 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–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31 มีนาคม 2561) เป็นเงิน 90,000 </w:t>
            </w:r>
            <w:r w:rsidRPr="003E6B8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บาท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ณ สิ้นสุดไตรมาสที่ 2</w:t>
            </w:r>
            <w:r w:rsidRPr="003E6B8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กลุ่มตรวจสอบภายใน</w:t>
            </w:r>
            <w:r w:rsidRPr="003E6B8F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3E6B8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เบิกจ่ายไปแล้ว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136,725.56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บาท  คิดเป็นร้อยละ 151.91</w:t>
            </w:r>
          </w:p>
        </w:tc>
      </w:tr>
      <w:tr w:rsidR="003B7C5A" w:rsidRPr="003B7C5A" w:rsidTr="00111064">
        <w:trPr>
          <w:trHeight w:val="841"/>
        </w:trPr>
        <w:tc>
          <w:tcPr>
            <w:tcW w:w="10152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901A60" w:rsidP="00901A6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B3693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111064">
        <w:trPr>
          <w:trHeight w:val="838"/>
        </w:trPr>
        <w:tc>
          <w:tcPr>
            <w:tcW w:w="10152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901A60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B3693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111064">
        <w:trPr>
          <w:trHeight w:val="851"/>
        </w:trPr>
        <w:tc>
          <w:tcPr>
            <w:tcW w:w="10152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BE79C8" w:rsidRDefault="002B3693" w:rsidP="00BE79C8">
            <w:pPr>
              <w:ind w:firstLine="1029"/>
              <w:jc w:val="thaiDistribute"/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</w:pPr>
            <w:r w:rsidRPr="00BE79C8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Pr="00BE79C8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br/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EE2E2E" w:rsidRDefault="00EE2E2E" w:rsidP="00487609">
      <w:pPr>
        <w:rPr>
          <w:rFonts w:ascii="Browallia New" w:hAnsi="Browallia New" w:cs="Browallia New"/>
          <w:sz w:val="30"/>
          <w:szCs w:val="30"/>
        </w:rPr>
      </w:pPr>
    </w:p>
    <w:p w:rsidR="00EE2E2E" w:rsidRPr="00EE2E2E" w:rsidRDefault="00EE2E2E" w:rsidP="00EE2E2E">
      <w:pPr>
        <w:rPr>
          <w:rFonts w:ascii="Browallia New" w:hAnsi="Browallia New" w:cs="Browallia New"/>
          <w:sz w:val="30"/>
          <w:szCs w:val="30"/>
        </w:rPr>
      </w:pPr>
    </w:p>
    <w:p w:rsidR="00EE2E2E" w:rsidRPr="00EE2E2E" w:rsidRDefault="00EE2E2E" w:rsidP="00EE2E2E">
      <w:pPr>
        <w:rPr>
          <w:rFonts w:ascii="Browallia New" w:hAnsi="Browallia New" w:cs="Browallia New"/>
          <w:sz w:val="30"/>
          <w:szCs w:val="30"/>
        </w:rPr>
      </w:pPr>
    </w:p>
    <w:p w:rsidR="00EE2E2E" w:rsidRPr="00EE2E2E" w:rsidRDefault="00EE2E2E" w:rsidP="00EE2E2E">
      <w:pPr>
        <w:rPr>
          <w:rFonts w:ascii="Browallia New" w:hAnsi="Browallia New" w:cs="Browallia New"/>
          <w:sz w:val="30"/>
          <w:szCs w:val="30"/>
        </w:rPr>
      </w:pPr>
    </w:p>
    <w:p w:rsidR="00EE2E2E" w:rsidRPr="00EE2E2E" w:rsidRDefault="00EE2E2E" w:rsidP="00EE2E2E">
      <w:pPr>
        <w:rPr>
          <w:rFonts w:ascii="Browallia New" w:hAnsi="Browallia New" w:cs="Browallia New"/>
          <w:sz w:val="30"/>
          <w:szCs w:val="30"/>
        </w:rPr>
      </w:pPr>
    </w:p>
    <w:p w:rsidR="00EE2E2E" w:rsidRDefault="00EE2E2E" w:rsidP="00EE2E2E">
      <w:pPr>
        <w:rPr>
          <w:rFonts w:ascii="Browallia New" w:hAnsi="Browallia New" w:cs="Browallia New"/>
          <w:sz w:val="30"/>
          <w:szCs w:val="30"/>
        </w:rPr>
      </w:pPr>
    </w:p>
    <w:p w:rsidR="000C3FE0" w:rsidRPr="00EE2E2E" w:rsidRDefault="00EE2E2E" w:rsidP="00EE2E2E">
      <w:pPr>
        <w:tabs>
          <w:tab w:val="left" w:pos="1485"/>
        </w:tabs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/>
          <w:sz w:val="30"/>
          <w:szCs w:val="30"/>
        </w:rPr>
        <w:tab/>
      </w:r>
    </w:p>
    <w:sectPr w:rsidR="000C3FE0" w:rsidRPr="00EE2E2E" w:rsidSect="00EE2E2E">
      <w:headerReference w:type="default" r:id="rId8"/>
      <w:footerReference w:type="even" r:id="rId9"/>
      <w:pgSz w:w="11906" w:h="16838"/>
      <w:pgMar w:top="13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154" w:rsidRDefault="00CD2154">
      <w:r>
        <w:separator/>
      </w:r>
    </w:p>
  </w:endnote>
  <w:endnote w:type="continuationSeparator" w:id="0">
    <w:p w:rsidR="00CD2154" w:rsidRDefault="00CD2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154" w:rsidRDefault="00CD2154">
      <w:r>
        <w:separator/>
      </w:r>
    </w:p>
  </w:footnote>
  <w:footnote w:type="continuationSeparator" w:id="0">
    <w:p w:rsidR="00CD2154" w:rsidRDefault="00CD2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F95CC9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7528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F95CC9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7528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64FF0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11064"/>
    <w:rsid w:val="0012187F"/>
    <w:rsid w:val="00130734"/>
    <w:rsid w:val="00133FF3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B3693"/>
    <w:rsid w:val="002D07A9"/>
    <w:rsid w:val="002D0F9B"/>
    <w:rsid w:val="002D2958"/>
    <w:rsid w:val="002D67F4"/>
    <w:rsid w:val="002D7774"/>
    <w:rsid w:val="002E5387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4CB9"/>
    <w:rsid w:val="004572D8"/>
    <w:rsid w:val="004622FB"/>
    <w:rsid w:val="004640F2"/>
    <w:rsid w:val="00466391"/>
    <w:rsid w:val="0047528C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D7E5B"/>
    <w:rsid w:val="005F05DA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0ABA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0F"/>
    <w:rsid w:val="008E45ED"/>
    <w:rsid w:val="008E67FD"/>
    <w:rsid w:val="008F2F4D"/>
    <w:rsid w:val="008F792A"/>
    <w:rsid w:val="00900054"/>
    <w:rsid w:val="00901A60"/>
    <w:rsid w:val="00910253"/>
    <w:rsid w:val="009332B8"/>
    <w:rsid w:val="009373FD"/>
    <w:rsid w:val="00950334"/>
    <w:rsid w:val="00962371"/>
    <w:rsid w:val="00962B83"/>
    <w:rsid w:val="00991458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673F8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BE2055"/>
    <w:rsid w:val="00BE79C8"/>
    <w:rsid w:val="00C05ABF"/>
    <w:rsid w:val="00C06017"/>
    <w:rsid w:val="00C1351D"/>
    <w:rsid w:val="00C6134E"/>
    <w:rsid w:val="00C67D71"/>
    <w:rsid w:val="00CC6134"/>
    <w:rsid w:val="00CD2154"/>
    <w:rsid w:val="00CE50B1"/>
    <w:rsid w:val="00CF0196"/>
    <w:rsid w:val="00CF3A4A"/>
    <w:rsid w:val="00CF45AF"/>
    <w:rsid w:val="00D134A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C6F63"/>
    <w:rsid w:val="00DE1A2C"/>
    <w:rsid w:val="00DE5095"/>
    <w:rsid w:val="00DE6CC4"/>
    <w:rsid w:val="00DF0979"/>
    <w:rsid w:val="00DF2CE3"/>
    <w:rsid w:val="00DF5A0B"/>
    <w:rsid w:val="00DF7255"/>
    <w:rsid w:val="00E04588"/>
    <w:rsid w:val="00E13428"/>
    <w:rsid w:val="00E3441A"/>
    <w:rsid w:val="00E36CAD"/>
    <w:rsid w:val="00E379B3"/>
    <w:rsid w:val="00E40020"/>
    <w:rsid w:val="00E52C4C"/>
    <w:rsid w:val="00E61AEF"/>
    <w:rsid w:val="00E70398"/>
    <w:rsid w:val="00E873D6"/>
    <w:rsid w:val="00EC4F92"/>
    <w:rsid w:val="00EE2E2E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92727"/>
    <w:rsid w:val="00F95CC9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B14B9D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C3483-B666-4536-8B39-2E3B807D6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4</cp:revision>
  <cp:lastPrinted>2019-06-11T07:54:00Z</cp:lastPrinted>
  <dcterms:created xsi:type="dcterms:W3CDTF">2019-07-19T07:45:00Z</dcterms:created>
  <dcterms:modified xsi:type="dcterms:W3CDTF">2019-09-03T03:33:00Z</dcterms:modified>
</cp:coreProperties>
</file>